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3D4A8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 w:rsidRPr="00604BDC">
        <w:rPr>
          <w:rFonts w:cs="Times New Roman"/>
          <w:color w:val="282B30"/>
          <w:szCs w:val="24"/>
          <w:u w:val="single"/>
          <w:shd w:val="clear" w:color="auto" w:fill="FFFFFF"/>
        </w:rPr>
        <w:t>Hugh GADERNER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69C22FF5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9B6BED1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C33895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5E921C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1517F7D1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538AD6E1" w14:textId="77777777" w:rsidR="00C40786" w:rsidRPr="00065994" w:rsidRDefault="00C40786" w:rsidP="00C4078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0625A4C" w14:textId="77777777" w:rsidR="00C40786" w:rsidRDefault="00C40786" w:rsidP="00C4078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82EBFF2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867272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E1367C" w14:textId="77777777" w:rsidR="00C40786" w:rsidRDefault="00C40786" w:rsidP="00C4078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February 2025</w:t>
      </w:r>
    </w:p>
    <w:p w14:paraId="761EFA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3F057" w14:textId="77777777" w:rsidR="00C40786" w:rsidRDefault="00C40786" w:rsidP="009139A6">
      <w:r>
        <w:separator/>
      </w:r>
    </w:p>
  </w:endnote>
  <w:endnote w:type="continuationSeparator" w:id="0">
    <w:p w14:paraId="018A02DB" w14:textId="77777777" w:rsidR="00C40786" w:rsidRDefault="00C407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3A7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52B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D3C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60DF" w14:textId="77777777" w:rsidR="00C40786" w:rsidRDefault="00C40786" w:rsidP="009139A6">
      <w:r>
        <w:separator/>
      </w:r>
    </w:p>
  </w:footnote>
  <w:footnote w:type="continuationSeparator" w:id="0">
    <w:p w14:paraId="56075BEF" w14:textId="77777777" w:rsidR="00C40786" w:rsidRDefault="00C407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CDA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47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4EF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786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40786"/>
    <w:rsid w:val="00C71834"/>
    <w:rsid w:val="00CB4ED9"/>
    <w:rsid w:val="00DE227A"/>
    <w:rsid w:val="00E61DA6"/>
    <w:rsid w:val="00E97F3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AA396"/>
  <w15:chartTrackingRefBased/>
  <w15:docId w15:val="{29F6577B-6615-49D7-B5CA-3A8A8DFB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2025-04-01T10:10:00Z</dcterms:created>
  <dcterms:modified xsi:type="dcterms:W3CDTF">2025-04-01T10:12:00Z</dcterms:modified>
</cp:coreProperties>
</file>